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A15" w:rsidRDefault="00176A15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176A15" w:rsidRPr="007F0519" w:rsidRDefault="00176A15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176A15" w:rsidRDefault="00176A15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176A15" w:rsidRPr="007F0519" w:rsidRDefault="00176A15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176A15" w:rsidRPr="00F4290B" w:rsidRDefault="00176A15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 xml:space="preserve">02.12.2024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340</w:t>
      </w:r>
    </w:p>
    <w:p w:rsidR="00176A15" w:rsidRDefault="00176A15">
      <w:r>
        <w:rPr>
          <w:rFonts w:ascii="Times New Roman" w:hAnsi="Times New Roman" w:cs="Times New Roman"/>
        </w:rPr>
        <w:t xml:space="preserve"> г. Унеча  Брянской области</w:t>
      </w:r>
    </w:p>
    <w:p w:rsidR="00176A15" w:rsidRDefault="00176A15">
      <w:pPr>
        <w:sectPr w:rsidR="00176A15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176A15" w:rsidRPr="008B5049" w:rsidRDefault="00176A15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176A15" w:rsidRDefault="00176A15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280501</w:t>
      </w:r>
    </w:p>
    <w:p w:rsidR="00176A15" w:rsidRDefault="00176A15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176A15" w:rsidRDefault="00176A15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176A15" w:rsidRPr="001B0BB9" w:rsidRDefault="00176A15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176A15" w:rsidRPr="001B0BB9" w:rsidRDefault="00176A15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176A15" w:rsidRPr="001B0BB9" w:rsidRDefault="00176A15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6A15" w:rsidRPr="0097133F" w:rsidRDefault="00176A15" w:rsidP="00E95C83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280501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176A15" w:rsidRPr="00887FFE" w:rsidRDefault="00176A15" w:rsidP="00E95C83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176A15" w:rsidRPr="00887FFE" w:rsidRDefault="00176A15" w:rsidP="00E95C83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176A15" w:rsidRDefault="00176A15" w:rsidP="00E95C83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4"/>
          <w:szCs w:val="24"/>
        </w:rPr>
        <w:t xml:space="preserve">исполняющего обязанности </w:t>
      </w:r>
      <w:r w:rsidRPr="00887FFE">
        <w:rPr>
          <w:rFonts w:ascii="Times New Roman" w:hAnsi="Times New Roman" w:cs="Times New Roman"/>
          <w:sz w:val="24"/>
          <w:szCs w:val="24"/>
        </w:rPr>
        <w:t>заместителя главы администрации района И.М. Волкович.</w:t>
      </w:r>
    </w:p>
    <w:p w:rsidR="00176A15" w:rsidRPr="00BD61EC" w:rsidRDefault="00176A15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176A15" w:rsidRPr="007A420E">
        <w:trPr>
          <w:trHeight w:val="471"/>
        </w:trPr>
        <w:tc>
          <w:tcPr>
            <w:tcW w:w="3778" w:type="pct"/>
            <w:gridSpan w:val="2"/>
          </w:tcPr>
          <w:p w:rsidR="00176A15" w:rsidRPr="007A420E" w:rsidRDefault="00176A15" w:rsidP="00E822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176A15" w:rsidRPr="007A420E" w:rsidRDefault="00176A15" w:rsidP="00E822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A15" w:rsidRPr="00C15414">
        <w:tblPrEx>
          <w:tblLook w:val="0000"/>
        </w:tblPrEx>
        <w:trPr>
          <w:gridAfter w:val="1"/>
          <w:wAfter w:w="226" w:type="pct"/>
        </w:trPr>
        <w:tc>
          <w:tcPr>
            <w:tcW w:w="3632" w:type="pct"/>
          </w:tcPr>
          <w:p w:rsidR="00176A15" w:rsidRPr="00C15414" w:rsidRDefault="00176A15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414">
              <w:rPr>
                <w:rFonts w:ascii="Times New Roman" w:hAnsi="Times New Roman" w:cs="Times New Roman"/>
                <w:sz w:val="24"/>
                <w:szCs w:val="24"/>
              </w:rPr>
              <w:t xml:space="preserve">Временно исполняющий обязанности </w:t>
            </w:r>
          </w:p>
          <w:p w:rsidR="00176A15" w:rsidRPr="00C15414" w:rsidRDefault="00176A15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414">
              <w:rPr>
                <w:rFonts w:ascii="Times New Roman" w:hAnsi="Times New Roman" w:cs="Times New Roman"/>
                <w:sz w:val="24"/>
                <w:szCs w:val="24"/>
              </w:rPr>
              <w:t>главы администрации района</w:t>
            </w:r>
          </w:p>
        </w:tc>
        <w:tc>
          <w:tcPr>
            <w:tcW w:w="1142" w:type="pct"/>
            <w:gridSpan w:val="2"/>
          </w:tcPr>
          <w:p w:rsidR="00176A15" w:rsidRPr="00C15414" w:rsidRDefault="00176A15" w:rsidP="00E822B5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A15" w:rsidRPr="00C15414" w:rsidRDefault="00176A15" w:rsidP="00E822B5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414">
              <w:rPr>
                <w:rFonts w:ascii="Times New Roman" w:hAnsi="Times New Roman" w:cs="Times New Roman"/>
                <w:sz w:val="24"/>
                <w:szCs w:val="24"/>
              </w:rPr>
              <w:t xml:space="preserve">      В.А. Дуда</w:t>
            </w:r>
          </w:p>
        </w:tc>
      </w:tr>
      <w:tr w:rsidR="00176A15" w:rsidRPr="00BD61EC">
        <w:tblPrEx>
          <w:tblLook w:val="0000"/>
        </w:tblPrEx>
        <w:trPr>
          <w:gridAfter w:val="1"/>
          <w:wAfter w:w="226" w:type="pct"/>
        </w:trPr>
        <w:tc>
          <w:tcPr>
            <w:tcW w:w="3632" w:type="pct"/>
          </w:tcPr>
          <w:p w:rsidR="00176A15" w:rsidRPr="00BD61EC" w:rsidRDefault="00176A15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176A15" w:rsidRPr="00BD61EC" w:rsidRDefault="00176A15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6A15" w:rsidRPr="00664ED3" w:rsidRDefault="00176A15" w:rsidP="00BD61EC">
      <w:pPr>
        <w:spacing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:rsidR="00176A15" w:rsidRPr="00BD61EC" w:rsidRDefault="00176A15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176A15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6A15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EDC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758D"/>
    <w:rsid w:val="00510439"/>
    <w:rsid w:val="005113D1"/>
    <w:rsid w:val="00515E87"/>
    <w:rsid w:val="005211F5"/>
    <w:rsid w:val="00522895"/>
    <w:rsid w:val="005275F1"/>
    <w:rsid w:val="00532889"/>
    <w:rsid w:val="0053403D"/>
    <w:rsid w:val="00535F3A"/>
    <w:rsid w:val="0054111C"/>
    <w:rsid w:val="005464AD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26D1"/>
    <w:rsid w:val="005D2CF6"/>
    <w:rsid w:val="005D4346"/>
    <w:rsid w:val="005D564F"/>
    <w:rsid w:val="005E0CD2"/>
    <w:rsid w:val="005E105E"/>
    <w:rsid w:val="005E20EE"/>
    <w:rsid w:val="005E4115"/>
    <w:rsid w:val="005E531A"/>
    <w:rsid w:val="005E6961"/>
    <w:rsid w:val="005E7DED"/>
    <w:rsid w:val="005E7F10"/>
    <w:rsid w:val="005F1709"/>
    <w:rsid w:val="005F26E8"/>
    <w:rsid w:val="006002C5"/>
    <w:rsid w:val="006025F9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4ED3"/>
    <w:rsid w:val="0066615E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6329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A420E"/>
    <w:rsid w:val="007B1590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D66"/>
    <w:rsid w:val="007E159B"/>
    <w:rsid w:val="007F0519"/>
    <w:rsid w:val="007F1F22"/>
    <w:rsid w:val="007F6894"/>
    <w:rsid w:val="007F7AA7"/>
    <w:rsid w:val="008020EF"/>
    <w:rsid w:val="00803670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6CCD"/>
    <w:rsid w:val="008E1424"/>
    <w:rsid w:val="008F23F0"/>
    <w:rsid w:val="008F6FD0"/>
    <w:rsid w:val="00905558"/>
    <w:rsid w:val="00917E7C"/>
    <w:rsid w:val="009204E8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7133F"/>
    <w:rsid w:val="00971789"/>
    <w:rsid w:val="009718A5"/>
    <w:rsid w:val="00972C35"/>
    <w:rsid w:val="00974026"/>
    <w:rsid w:val="00975603"/>
    <w:rsid w:val="00980366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0F5B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14D"/>
    <w:rsid w:val="00BE590E"/>
    <w:rsid w:val="00BE725F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73"/>
    <w:rsid w:val="00D71EEA"/>
    <w:rsid w:val="00D74C78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5E0"/>
    <w:rsid w:val="00E657A8"/>
    <w:rsid w:val="00E6799D"/>
    <w:rsid w:val="00E723AB"/>
    <w:rsid w:val="00E7268D"/>
    <w:rsid w:val="00E73092"/>
    <w:rsid w:val="00E778AF"/>
    <w:rsid w:val="00E81214"/>
    <w:rsid w:val="00E822B5"/>
    <w:rsid w:val="00E8351A"/>
    <w:rsid w:val="00E83C77"/>
    <w:rsid w:val="00E95C83"/>
    <w:rsid w:val="00E95ED1"/>
    <w:rsid w:val="00E97BF9"/>
    <w:rsid w:val="00EA56C3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353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3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0</TotalTime>
  <Pages>1</Pages>
  <Words>261</Words>
  <Characters>1492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4</cp:revision>
  <cp:lastPrinted>2024-11-28T11:02:00Z</cp:lastPrinted>
  <dcterms:created xsi:type="dcterms:W3CDTF">2024-11-28T11:42:00Z</dcterms:created>
  <dcterms:modified xsi:type="dcterms:W3CDTF">2025-01-23T13:18:00Z</dcterms:modified>
</cp:coreProperties>
</file>